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BC0C5" w14:textId="77777777" w:rsidR="00E03B67" w:rsidRDefault="00E03B67" w:rsidP="00BC10E1">
      <w:pPr>
        <w:rPr>
          <w:lang w:val="en-US"/>
        </w:rPr>
      </w:pPr>
    </w:p>
    <w:p w14:paraId="1D1F476B" w14:textId="77777777" w:rsidR="009B2314" w:rsidRDefault="009B2314" w:rsidP="00E03B67">
      <w:pPr>
        <w:pStyle w:val="Geenafstand"/>
        <w:rPr>
          <w:rFonts w:cs="Arial"/>
          <w:sz w:val="20"/>
          <w:szCs w:val="20"/>
          <w:u w:val="single"/>
          <w:lang w:val="en-US"/>
        </w:rPr>
      </w:pPr>
    </w:p>
    <w:p w14:paraId="5403A564" w14:textId="77777777" w:rsidR="009B2314" w:rsidRDefault="009B2314" w:rsidP="00E03B67">
      <w:pPr>
        <w:pStyle w:val="Geenafstand"/>
        <w:rPr>
          <w:rFonts w:cs="Arial"/>
          <w:sz w:val="20"/>
          <w:szCs w:val="20"/>
          <w:u w:val="single"/>
          <w:lang w:val="en-US"/>
        </w:rPr>
      </w:pPr>
    </w:p>
    <w:tbl>
      <w:tblPr>
        <w:tblW w:w="9639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35"/>
        <w:gridCol w:w="6804"/>
      </w:tblGrid>
      <w:tr w:rsidR="001F4684" w:rsidRPr="002F5ADF" w14:paraId="5C3964E8" w14:textId="77777777" w:rsidTr="001F4684">
        <w:trPr>
          <w:trHeight w:val="374"/>
        </w:trPr>
        <w:tc>
          <w:tcPr>
            <w:tcW w:w="9639" w:type="dxa"/>
            <w:gridSpan w:val="2"/>
            <w:shd w:val="clear" w:color="auto" w:fill="0078A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ECDF25" w14:textId="77777777" w:rsidR="001F4684" w:rsidRPr="005B7688" w:rsidRDefault="00071F45" w:rsidP="005F328D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color w:val="FFFFFF" w:themeColor="background1"/>
                <w:szCs w:val="22"/>
              </w:rPr>
              <w:t>Technische vragen aan burgemeester en wethouders</w:t>
            </w:r>
          </w:p>
        </w:tc>
      </w:tr>
      <w:tr w:rsidR="001F4684" w:rsidRPr="002F5ADF" w14:paraId="3BB26BE2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E109A6" w14:textId="77777777" w:rsidR="001F4684" w:rsidRPr="002F5ADF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Fractie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BF853" w14:textId="499D32D9" w:rsidR="001F4684" w:rsidRPr="00D6708A" w:rsidRDefault="006506B0" w:rsidP="005F328D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Het Enkhuizer Alternatief</w:t>
            </w:r>
          </w:p>
        </w:tc>
      </w:tr>
      <w:tr w:rsidR="001F4684" w:rsidRPr="002F5ADF" w14:paraId="2B315A38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18DF3" w14:textId="77777777" w:rsidR="001F4684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Opsteller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F7CBE" w14:textId="4FD4B39C" w:rsidR="001F4684" w:rsidRPr="00D6708A" w:rsidRDefault="000817CE" w:rsidP="005F328D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Steven de Jong</w:t>
            </w:r>
          </w:p>
        </w:tc>
      </w:tr>
      <w:tr w:rsidR="001F4684" w:rsidRPr="002F5ADF" w14:paraId="7FEC5157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EDDFA" w14:textId="13C1665E" w:rsidR="001F4684" w:rsidRPr="002F5ADF" w:rsidRDefault="00DD32E1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Commissie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68C2D" w14:textId="52E4FBAA" w:rsidR="001F4684" w:rsidRPr="00D6708A" w:rsidRDefault="00332BAC" w:rsidP="005F328D">
            <w:pPr>
              <w:pStyle w:val="Geenafstand"/>
              <w:rPr>
                <w:rFonts w:cs="Arial"/>
              </w:rPr>
            </w:pPr>
            <w:r w:rsidRPr="00332BAC">
              <w:rPr>
                <w:rFonts w:cs="Arial"/>
              </w:rPr>
              <w:t>Gecombineerde commissie BOEG / SFB 05-06-2023</w:t>
            </w:r>
          </w:p>
        </w:tc>
      </w:tr>
      <w:tr w:rsidR="001F4684" w:rsidRPr="002F5ADF" w14:paraId="16863220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9833F" w14:textId="77777777" w:rsidR="001F4684" w:rsidRPr="002F5ADF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Onderwerp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2CDF7B" w14:textId="26326E2E" w:rsidR="001F4684" w:rsidRPr="00BC10E1" w:rsidRDefault="00F8269F" w:rsidP="008A13FD">
            <w:pPr>
              <w:pStyle w:val="Geenafstand"/>
            </w:pPr>
            <w:r w:rsidRPr="00F8269F">
              <w:t>Beleidskader Wind- en zonne-energie Westfriesland</w:t>
            </w:r>
          </w:p>
        </w:tc>
      </w:tr>
      <w:tr w:rsidR="001F4684" w:rsidRPr="002F5ADF" w14:paraId="0470D3F9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DAF03" w14:textId="77777777" w:rsidR="001F4684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Agendapunt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FAEC6" w14:textId="77777777" w:rsidR="001F4684" w:rsidRPr="006E766F" w:rsidRDefault="001F4684" w:rsidP="006E766F">
            <w:pPr>
              <w:pStyle w:val="Geenafstand"/>
            </w:pPr>
          </w:p>
        </w:tc>
      </w:tr>
      <w:tr w:rsidR="00071F45" w:rsidRPr="002F5ADF" w14:paraId="27BAFFF1" w14:textId="77777777" w:rsidTr="005F328D">
        <w:trPr>
          <w:trHeight w:val="374"/>
        </w:trPr>
        <w:tc>
          <w:tcPr>
            <w:tcW w:w="283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0BC77" w14:textId="77777777" w:rsidR="00071F45" w:rsidRDefault="00071F45" w:rsidP="005F328D">
            <w:pPr>
              <w:widowControl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Datum aanvraag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B063C" w14:textId="1C33F941" w:rsidR="00071F45" w:rsidRPr="006E766F" w:rsidRDefault="0013378F" w:rsidP="006E766F">
            <w:pPr>
              <w:pStyle w:val="Geenafstand"/>
            </w:pPr>
            <w:r>
              <w:t>30</w:t>
            </w:r>
            <w:r w:rsidR="005B5022">
              <w:t>-5</w:t>
            </w:r>
            <w:r w:rsidR="000F3087">
              <w:t>-2023</w:t>
            </w:r>
          </w:p>
        </w:tc>
      </w:tr>
    </w:tbl>
    <w:p w14:paraId="4BF999B7" w14:textId="6952453F" w:rsidR="009B2314" w:rsidRDefault="009B2314" w:rsidP="00E03B67">
      <w:pPr>
        <w:pStyle w:val="Geenafstand"/>
        <w:rPr>
          <w:rFonts w:cs="Arial"/>
          <w:sz w:val="20"/>
          <w:szCs w:val="20"/>
          <w:u w:val="single"/>
          <w:lang w:val="en-US"/>
        </w:rPr>
      </w:pPr>
    </w:p>
    <w:p w14:paraId="14377834" w14:textId="77777777" w:rsidR="00A2419C" w:rsidRDefault="00A2419C" w:rsidP="00E03B67">
      <w:pPr>
        <w:pStyle w:val="Geenafstand"/>
        <w:rPr>
          <w:rFonts w:cs="Arial"/>
          <w:sz w:val="20"/>
          <w:szCs w:val="20"/>
          <w:u w:val="single"/>
          <w:lang w:val="en-US"/>
        </w:rPr>
      </w:pPr>
    </w:p>
    <w:tbl>
      <w:tblPr>
        <w:tblStyle w:val="Tabelraster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71F45" w14:paraId="76DD9A9E" w14:textId="77777777" w:rsidTr="00071F45">
        <w:tc>
          <w:tcPr>
            <w:tcW w:w="9639" w:type="dxa"/>
          </w:tcPr>
          <w:p w14:paraId="418AE12A" w14:textId="77777777" w:rsidR="00071F45" w:rsidRPr="006506B0" w:rsidRDefault="00071F45" w:rsidP="00E03B67">
            <w:pPr>
              <w:pStyle w:val="Geenafstand"/>
              <w:rPr>
                <w:rFonts w:cs="Arial"/>
                <w:b/>
              </w:rPr>
            </w:pPr>
            <w:r w:rsidRPr="006506B0">
              <w:rPr>
                <w:rFonts w:cs="Arial"/>
                <w:b/>
              </w:rPr>
              <w:t>Inleiding:</w:t>
            </w:r>
          </w:p>
          <w:p w14:paraId="37120405" w14:textId="20D2A9AA" w:rsidR="00071F45" w:rsidRPr="006506B0" w:rsidRDefault="000F3087" w:rsidP="00E03B67">
            <w:pPr>
              <w:pStyle w:val="Geenafstand"/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i/>
              </w:rPr>
              <w:t>Vragen ter beeldvorming</w:t>
            </w:r>
          </w:p>
          <w:p w14:paraId="4930F96D" w14:textId="77777777" w:rsidR="00071F45" w:rsidRPr="006506B0" w:rsidRDefault="00071F45" w:rsidP="00E03B67">
            <w:pPr>
              <w:pStyle w:val="Geenafstand"/>
              <w:rPr>
                <w:rFonts w:cs="Arial"/>
                <w:sz w:val="20"/>
                <w:szCs w:val="20"/>
                <w:u w:val="single"/>
              </w:rPr>
            </w:pPr>
          </w:p>
        </w:tc>
      </w:tr>
    </w:tbl>
    <w:p w14:paraId="2E819F4D" w14:textId="77777777" w:rsidR="00071F45" w:rsidRPr="006506B0" w:rsidRDefault="00071F45" w:rsidP="00E03B67">
      <w:pPr>
        <w:pStyle w:val="Geenafstand"/>
        <w:rPr>
          <w:rFonts w:cs="Arial"/>
          <w:sz w:val="20"/>
          <w:szCs w:val="20"/>
          <w:u w:val="single"/>
        </w:rPr>
      </w:pPr>
    </w:p>
    <w:p w14:paraId="27F95E53" w14:textId="77777777" w:rsidR="00DF3EB6" w:rsidRPr="006506B0" w:rsidRDefault="00DF3EB6" w:rsidP="00DF3EB6">
      <w:pPr>
        <w:pStyle w:val="Geenafstand"/>
        <w:ind w:left="142"/>
        <w:rPr>
          <w:rFonts w:cs="Arial"/>
          <w:b/>
        </w:rPr>
      </w:pPr>
    </w:p>
    <w:tbl>
      <w:tblPr>
        <w:tblStyle w:val="Tabelraster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DF3EB6" w14:paraId="27E91B9F" w14:textId="77777777" w:rsidTr="0074112E">
        <w:tc>
          <w:tcPr>
            <w:tcW w:w="9639" w:type="dxa"/>
          </w:tcPr>
          <w:p w14:paraId="28B50037" w14:textId="722AA346" w:rsidR="00DF3EB6" w:rsidRPr="00F2294C" w:rsidRDefault="00DF3EB6" w:rsidP="00E03B67">
            <w:pPr>
              <w:pStyle w:val="Geenafstand"/>
              <w:rPr>
                <w:rFonts w:cs="Arial"/>
                <w:b/>
              </w:rPr>
            </w:pPr>
            <w:r w:rsidRPr="00F2294C">
              <w:rPr>
                <w:rFonts w:cs="Arial"/>
                <w:b/>
              </w:rPr>
              <w:t>Vragen:</w:t>
            </w:r>
          </w:p>
          <w:p w14:paraId="3BDC51FC" w14:textId="567CF09D" w:rsidR="00F8269F" w:rsidRDefault="00C16106" w:rsidP="00D63776">
            <w:pPr>
              <w:pStyle w:val="Geenafstand"/>
              <w:numPr>
                <w:ilvl w:val="0"/>
                <w:numId w:val="8"/>
              </w:numPr>
              <w:rPr>
                <w:rFonts w:cs="Arial"/>
              </w:rPr>
            </w:pPr>
            <w:r w:rsidRPr="00F76D2B">
              <w:rPr>
                <w:rFonts w:cs="Arial"/>
              </w:rPr>
              <w:t xml:space="preserve">In het beleidskader </w:t>
            </w:r>
            <w:r w:rsidR="00D600E9" w:rsidRPr="00F76D2B">
              <w:rPr>
                <w:rFonts w:cs="Arial"/>
              </w:rPr>
              <w:t xml:space="preserve">worden </w:t>
            </w:r>
            <w:r w:rsidR="005967CE">
              <w:rPr>
                <w:rFonts w:cs="Arial"/>
              </w:rPr>
              <w:t>a</w:t>
            </w:r>
            <w:r w:rsidR="00D600E9" w:rsidRPr="00F76D2B">
              <w:rPr>
                <w:rFonts w:cs="Arial"/>
              </w:rPr>
              <w:t xml:space="preserve">lgemene uitgangspunten </w:t>
            </w:r>
            <w:r w:rsidR="007F20F9" w:rsidRPr="00F76D2B">
              <w:rPr>
                <w:rFonts w:cs="Arial"/>
              </w:rPr>
              <w:t xml:space="preserve">gegeven </w:t>
            </w:r>
            <w:r w:rsidR="005967CE">
              <w:rPr>
                <w:rFonts w:cs="Arial"/>
              </w:rPr>
              <w:t xml:space="preserve">voor </w:t>
            </w:r>
            <w:r w:rsidR="00D600E9" w:rsidRPr="00F76D2B">
              <w:rPr>
                <w:rFonts w:cs="Arial"/>
              </w:rPr>
              <w:t>wind en zon ten behoeve van zelfvoorzienendheid ondernemers</w:t>
            </w:r>
            <w:r w:rsidR="007F20F9" w:rsidRPr="00F76D2B">
              <w:rPr>
                <w:rFonts w:cs="Arial"/>
              </w:rPr>
              <w:t xml:space="preserve">. </w:t>
            </w:r>
            <w:r w:rsidR="00D63776" w:rsidRPr="00F76D2B">
              <w:rPr>
                <w:rFonts w:cs="Arial"/>
              </w:rPr>
              <w:t xml:space="preserve">Eén van de uitgangspunten is </w:t>
            </w:r>
            <w:r w:rsidR="00F76D2B" w:rsidRPr="00F76D2B">
              <w:rPr>
                <w:rFonts w:cs="Arial"/>
              </w:rPr>
              <w:t xml:space="preserve">dat </w:t>
            </w:r>
            <w:r w:rsidR="00D63776" w:rsidRPr="00F76D2B">
              <w:rPr>
                <w:rFonts w:cs="Arial"/>
              </w:rPr>
              <w:t xml:space="preserve">de installaties aantoonbaar bedoeld </w:t>
            </w:r>
            <w:r w:rsidR="00F76D2B">
              <w:rPr>
                <w:rFonts w:cs="Arial"/>
              </w:rPr>
              <w:t>moet</w:t>
            </w:r>
            <w:r w:rsidR="00AE67C8">
              <w:rPr>
                <w:rFonts w:cs="Arial"/>
              </w:rPr>
              <w:t>en</w:t>
            </w:r>
            <w:r w:rsidR="00F76D2B">
              <w:rPr>
                <w:rFonts w:cs="Arial"/>
              </w:rPr>
              <w:t xml:space="preserve"> </w:t>
            </w:r>
            <w:r w:rsidR="00D63776" w:rsidRPr="00F76D2B">
              <w:rPr>
                <w:rFonts w:cs="Arial"/>
              </w:rPr>
              <w:t>zijn in om de eigen (verwachte) behoefte te voorzien</w:t>
            </w:r>
            <w:r w:rsidR="00F76D2B">
              <w:rPr>
                <w:rFonts w:cs="Arial"/>
              </w:rPr>
              <w:t>.</w:t>
            </w:r>
          </w:p>
          <w:p w14:paraId="0557103B" w14:textId="1C66A4F5" w:rsidR="00F76D2B" w:rsidRPr="00F76D2B" w:rsidRDefault="00C95238" w:rsidP="00F76D2B">
            <w:pPr>
              <w:pStyle w:val="Geenafstand"/>
              <w:ind w:left="360"/>
              <w:rPr>
                <w:rFonts w:cs="Arial"/>
              </w:rPr>
            </w:pPr>
            <w:r>
              <w:rPr>
                <w:rFonts w:cs="Arial"/>
              </w:rPr>
              <w:t xml:space="preserve">Als dit uitgangspunt </w:t>
            </w:r>
            <w:r w:rsidR="00054292">
              <w:rPr>
                <w:rFonts w:cs="Arial"/>
              </w:rPr>
              <w:t xml:space="preserve">was </w:t>
            </w:r>
            <w:r w:rsidR="00D12522">
              <w:rPr>
                <w:rFonts w:cs="Arial"/>
              </w:rPr>
              <w:t>meegewogen</w:t>
            </w:r>
            <w:r w:rsidR="00054292">
              <w:rPr>
                <w:rFonts w:cs="Arial"/>
              </w:rPr>
              <w:t xml:space="preserve"> in de case </w:t>
            </w:r>
            <w:r w:rsidR="00BE0B43">
              <w:rPr>
                <w:rFonts w:cs="Arial"/>
              </w:rPr>
              <w:t>Peijnenburg</w:t>
            </w:r>
            <w:r w:rsidR="00054292">
              <w:rPr>
                <w:rFonts w:cs="Arial"/>
              </w:rPr>
              <w:t xml:space="preserve"> </w:t>
            </w:r>
            <w:r w:rsidR="00D12522">
              <w:rPr>
                <w:rFonts w:cs="Arial"/>
              </w:rPr>
              <w:t>(</w:t>
            </w:r>
            <w:r w:rsidR="00054292">
              <w:rPr>
                <w:rFonts w:cs="Arial"/>
              </w:rPr>
              <w:t xml:space="preserve">waar slechts 60% van de </w:t>
            </w:r>
            <w:r w:rsidR="00D12522">
              <w:rPr>
                <w:rFonts w:cs="Arial"/>
              </w:rPr>
              <w:t>opgewekte</w:t>
            </w:r>
            <w:r w:rsidR="00054292">
              <w:rPr>
                <w:rFonts w:cs="Arial"/>
              </w:rPr>
              <w:t xml:space="preserve"> energie voor eigen gebruik is</w:t>
            </w:r>
            <w:r w:rsidR="00D12522">
              <w:rPr>
                <w:rFonts w:cs="Arial"/>
              </w:rPr>
              <w:t xml:space="preserve">), </w:t>
            </w:r>
            <w:r w:rsidR="00BE0B43">
              <w:rPr>
                <w:rFonts w:cs="Arial"/>
              </w:rPr>
              <w:t xml:space="preserve">had de gemeente hier dan </w:t>
            </w:r>
            <w:r w:rsidR="008259B3">
              <w:rPr>
                <w:rFonts w:cs="Arial"/>
              </w:rPr>
              <w:t xml:space="preserve">bij </w:t>
            </w:r>
            <w:r w:rsidR="00313065">
              <w:rPr>
                <w:rFonts w:cs="Arial"/>
              </w:rPr>
              <w:t xml:space="preserve">het verlenen van de </w:t>
            </w:r>
            <w:r w:rsidR="00BE0B43">
              <w:rPr>
                <w:rFonts w:cs="Arial"/>
              </w:rPr>
              <w:t xml:space="preserve">vergunning </w:t>
            </w:r>
            <w:r w:rsidR="00313065">
              <w:rPr>
                <w:rFonts w:cs="Arial"/>
              </w:rPr>
              <w:t>rekening mee gehouden?</w:t>
            </w:r>
            <w:r w:rsidR="00D12522">
              <w:rPr>
                <w:rFonts w:cs="Arial"/>
              </w:rPr>
              <w:t xml:space="preserve"> </w:t>
            </w:r>
            <w:r w:rsidR="00054292">
              <w:rPr>
                <w:rFonts w:cs="Arial"/>
              </w:rPr>
              <w:t xml:space="preserve">  </w:t>
            </w:r>
          </w:p>
          <w:p w14:paraId="2B4B0B51" w14:textId="42B6F145" w:rsidR="00DA0262" w:rsidRPr="00CF3D16" w:rsidRDefault="00DA0262" w:rsidP="00A969EE">
            <w:pPr>
              <w:pStyle w:val="Geenafstand"/>
              <w:ind w:left="360"/>
              <w:rPr>
                <w:rFonts w:cs="Arial"/>
              </w:rPr>
            </w:pPr>
          </w:p>
          <w:p w14:paraId="0637DB6A" w14:textId="45FDFCE9" w:rsidR="00DF3EB6" w:rsidRPr="00F2294C" w:rsidRDefault="00DF3EB6" w:rsidP="00E03B67">
            <w:pPr>
              <w:pStyle w:val="Geenafstand"/>
              <w:rPr>
                <w:rFonts w:cs="Arial"/>
              </w:rPr>
            </w:pPr>
          </w:p>
        </w:tc>
      </w:tr>
    </w:tbl>
    <w:p w14:paraId="693EC718" w14:textId="77777777" w:rsidR="00071F45" w:rsidRPr="00F2294C" w:rsidRDefault="00071F45" w:rsidP="00E03B67">
      <w:pPr>
        <w:pStyle w:val="Geenafstand"/>
        <w:rPr>
          <w:rFonts w:cs="Arial"/>
        </w:rPr>
      </w:pPr>
    </w:p>
    <w:tbl>
      <w:tblPr>
        <w:tblStyle w:val="Tabelraster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DF3EB6" w14:paraId="7CAAA0CE" w14:textId="77777777" w:rsidTr="0074112E">
        <w:tc>
          <w:tcPr>
            <w:tcW w:w="9639" w:type="dxa"/>
          </w:tcPr>
          <w:p w14:paraId="3DC7503E" w14:textId="7DE23CAD" w:rsidR="00DF3EB6" w:rsidRPr="0074112E" w:rsidRDefault="00DF3EB6" w:rsidP="00E03B67">
            <w:pPr>
              <w:pStyle w:val="Geenafstand"/>
              <w:rPr>
                <w:rFonts w:cs="Arial"/>
                <w:b/>
                <w:lang w:val="en-US"/>
              </w:rPr>
            </w:pPr>
            <w:r w:rsidRPr="0074112E">
              <w:rPr>
                <w:rFonts w:cs="Arial"/>
                <w:b/>
                <w:lang w:val="en-US"/>
              </w:rPr>
              <w:t>Antwoo</w:t>
            </w:r>
            <w:r w:rsidR="004505F1">
              <w:rPr>
                <w:rFonts w:cs="Arial"/>
                <w:b/>
                <w:lang w:val="en-US"/>
              </w:rPr>
              <w:t xml:space="preserve">rden </w:t>
            </w:r>
          </w:p>
          <w:p w14:paraId="7A87F4C8" w14:textId="7BDF3D59" w:rsidR="00DF3EB6" w:rsidRDefault="00DF3EB6" w:rsidP="00E03B67">
            <w:pPr>
              <w:pStyle w:val="Geenafstand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</w:t>
            </w:r>
          </w:p>
          <w:p w14:paraId="676083BC" w14:textId="1F0E7CCB" w:rsidR="00DF3EB6" w:rsidRDefault="00DF3EB6" w:rsidP="00E40523">
            <w:pPr>
              <w:pStyle w:val="Geenafstand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</w:t>
            </w:r>
          </w:p>
        </w:tc>
      </w:tr>
    </w:tbl>
    <w:p w14:paraId="0DB7A7D1" w14:textId="4138BF97" w:rsidR="00DD32E1" w:rsidRPr="006506B0" w:rsidRDefault="00B26934" w:rsidP="0074112E">
      <w:pPr>
        <w:pStyle w:val="Geenafstand"/>
        <w:ind w:left="142" w:right="-567" w:hanging="142"/>
        <w:rPr>
          <w:rFonts w:cs="Arial"/>
          <w:sz w:val="18"/>
          <w:szCs w:val="18"/>
        </w:rPr>
      </w:pPr>
      <w:r w:rsidRPr="006506B0">
        <w:rPr>
          <w:rFonts w:cs="Arial"/>
          <w:sz w:val="18"/>
          <w:szCs w:val="18"/>
        </w:rPr>
        <w:t xml:space="preserve">⃰ </w:t>
      </w:r>
      <w:r w:rsidRPr="006506B0">
        <w:rPr>
          <w:rFonts w:cs="Arial"/>
          <w:sz w:val="20"/>
          <w:szCs w:val="20"/>
        </w:rPr>
        <w:t xml:space="preserve">Dit vragenformulier z.s.m. toezenden aan </w:t>
      </w:r>
      <w:hyperlink r:id="rId11" w:history="1">
        <w:r w:rsidR="00DD32E1" w:rsidRPr="006506B0">
          <w:rPr>
            <w:rStyle w:val="Hyperlink"/>
            <w:rFonts w:cs="Arial"/>
            <w:sz w:val="20"/>
            <w:szCs w:val="20"/>
          </w:rPr>
          <w:t>griffie@gemeenteraad-enkhuizen.nl</w:t>
        </w:r>
      </w:hyperlink>
    </w:p>
    <w:sectPr w:rsidR="00DD32E1" w:rsidRPr="006506B0" w:rsidSect="001673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127" w:right="1700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CD4B" w14:textId="77777777" w:rsidR="00FA2F6B" w:rsidRDefault="00FA2F6B">
      <w:r>
        <w:separator/>
      </w:r>
    </w:p>
  </w:endnote>
  <w:endnote w:type="continuationSeparator" w:id="0">
    <w:p w14:paraId="4080E937" w14:textId="77777777" w:rsidR="00FA2F6B" w:rsidRDefault="00FA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D7F5" w14:textId="77777777" w:rsidR="00212C35" w:rsidRDefault="00212C35">
    <w:pPr>
      <w:spacing w:before="140" w:line="100" w:lineRule="exact"/>
      <w:rPr>
        <w:sz w:val="10"/>
      </w:rPr>
    </w:pPr>
  </w:p>
  <w:p w14:paraId="0CB1B4D6" w14:textId="77777777" w:rsidR="00212C35" w:rsidRDefault="00212C35">
    <w:pPr>
      <w:jc w:val="both"/>
    </w:pPr>
  </w:p>
  <w:p w14:paraId="18733FB3" w14:textId="77777777" w:rsidR="00212C35" w:rsidRDefault="00212C3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782585" wp14:editId="48441291">
              <wp:simplePos x="0" y="0"/>
              <wp:positionH relativeFrom="page">
                <wp:posOffset>1169670</wp:posOffset>
              </wp:positionH>
              <wp:positionV relativeFrom="paragraph">
                <wp:posOffset>152400</wp:posOffset>
              </wp:positionV>
              <wp:extent cx="5476240" cy="127000"/>
              <wp:effectExtent l="0" t="0" r="2540" b="0"/>
              <wp:wrapNone/>
              <wp:docPr id="4" name="Rechthoe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762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C411B" w14:textId="77777777" w:rsidR="00212C35" w:rsidRDefault="00212C35">
                          <w:pPr>
                            <w:tabs>
                              <w:tab w:val="center" w:pos="4312"/>
                              <w:tab w:val="right" w:pos="8624"/>
                            </w:tabs>
                          </w:pPr>
                          <w:r>
                            <w:fldChar w:fldCharType="begin"/>
                          </w:r>
                          <w:r>
                            <w:instrText>PAGE \* ALPHABETIC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A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782585" id="Rechthoek 4" o:spid="_x0000_s1026" style="position:absolute;margin-left:92.1pt;margin-top:12pt;width:431.2pt;height:1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" o:allowincell="f" filled="f" stroked="f" strokeweight="0">
              <v:textbox inset="0,0,0,0">
                <w:txbxContent>
                  <w:p w14:paraId="659C411B" w14:textId="77777777" w:rsidR="00212C35" w:rsidRDefault="00212C35">
                    <w:pPr>
                      <w:tabs>
                        <w:tab w:val="center" w:pos="4312"/>
                        <w:tab w:val="right" w:pos="8624"/>
                      </w:tabs>
                    </w:pPr>
                    <w:r>
                      <w:fldChar w:fldCharType="begin"/>
                    </w:r>
                    <w:r>
                      <w:instrText>PAGE \* ALPHABETIC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A</w:t>
                    </w:r>
                    <w:r>
                      <w:fldChar w:fldCharType="end"/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590B" w14:textId="77777777" w:rsidR="00212C35" w:rsidRDefault="00212C3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BD0D" w14:textId="77777777" w:rsidR="00212C35" w:rsidRDefault="00212C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E5B4E" w14:textId="77777777" w:rsidR="00FA2F6B" w:rsidRDefault="00FA2F6B">
      <w:r>
        <w:separator/>
      </w:r>
    </w:p>
  </w:footnote>
  <w:footnote w:type="continuationSeparator" w:id="0">
    <w:p w14:paraId="6D6E1EDE" w14:textId="77777777" w:rsidR="00FA2F6B" w:rsidRDefault="00FA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7EE43" w14:textId="77777777" w:rsidR="00212C35" w:rsidRDefault="00212C3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CEF0" w14:textId="2E8D4583" w:rsidR="00212C35" w:rsidRPr="00AF1C0D" w:rsidRDefault="00212C35" w:rsidP="00AF1C0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AE01E" w14:textId="41B97D88" w:rsidR="00212C35" w:rsidRDefault="00212C35">
    <w:pPr>
      <w:pStyle w:val="Koptekst"/>
    </w:pPr>
    <w:r>
      <w:rPr>
        <w:noProof/>
      </w:rPr>
      <w:drawing>
        <wp:anchor distT="0" distB="0" distL="114300" distR="114300" simplePos="0" relativeHeight="251667456" behindDoc="1" locked="0" layoutInCell="1" allowOverlap="1" wp14:anchorId="041199D6" wp14:editId="387842B5">
          <wp:simplePos x="0" y="0"/>
          <wp:positionH relativeFrom="page">
            <wp:posOffset>3626485</wp:posOffset>
          </wp:positionH>
          <wp:positionV relativeFrom="paragraph">
            <wp:posOffset>-695960</wp:posOffset>
          </wp:positionV>
          <wp:extent cx="7553325" cy="9163050"/>
          <wp:effectExtent l="0" t="0" r="9525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khuizen brief def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233"/>
                  <a:stretch/>
                </pic:blipFill>
                <pic:spPr bwMode="auto">
                  <a:xfrm>
                    <a:off x="0" y="0"/>
                    <a:ext cx="7553325" cy="9163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C22"/>
    <w:multiLevelType w:val="hybridMultilevel"/>
    <w:tmpl w:val="EC7E4C14"/>
    <w:lvl w:ilvl="0" w:tplc="99AA85E2">
      <w:start w:val="11"/>
      <w:numFmt w:val="bullet"/>
      <w:lvlText w:val="-"/>
      <w:lvlJc w:val="left"/>
      <w:pPr>
        <w:ind w:left="149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D6B6FBC"/>
    <w:multiLevelType w:val="hybridMultilevel"/>
    <w:tmpl w:val="B798ED48"/>
    <w:lvl w:ilvl="0" w:tplc="99AA85E2">
      <w:start w:val="1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D74B3"/>
    <w:multiLevelType w:val="hybridMultilevel"/>
    <w:tmpl w:val="D834DB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AD5A5B"/>
    <w:multiLevelType w:val="hybridMultilevel"/>
    <w:tmpl w:val="26AE3D38"/>
    <w:lvl w:ilvl="0" w:tplc="99AA85E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65EEA"/>
    <w:multiLevelType w:val="hybridMultilevel"/>
    <w:tmpl w:val="12EC64F8"/>
    <w:lvl w:ilvl="0" w:tplc="99AA85E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95E85"/>
    <w:multiLevelType w:val="hybridMultilevel"/>
    <w:tmpl w:val="9D52FC22"/>
    <w:lvl w:ilvl="0" w:tplc="99AA85E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74CD2"/>
    <w:multiLevelType w:val="hybridMultilevel"/>
    <w:tmpl w:val="D6DE8F84"/>
    <w:lvl w:ilvl="0" w:tplc="99AA85E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C040D"/>
    <w:multiLevelType w:val="hybridMultilevel"/>
    <w:tmpl w:val="F29AA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710087">
    <w:abstractNumId w:val="1"/>
  </w:num>
  <w:num w:numId="2" w16cid:durableId="1188183265">
    <w:abstractNumId w:val="3"/>
  </w:num>
  <w:num w:numId="3" w16cid:durableId="1435327233">
    <w:abstractNumId w:val="6"/>
  </w:num>
  <w:num w:numId="4" w16cid:durableId="26807183">
    <w:abstractNumId w:val="4"/>
  </w:num>
  <w:num w:numId="5" w16cid:durableId="916133855">
    <w:abstractNumId w:val="0"/>
  </w:num>
  <w:num w:numId="6" w16cid:durableId="1281379723">
    <w:abstractNumId w:val="5"/>
  </w:num>
  <w:num w:numId="7" w16cid:durableId="558902096">
    <w:abstractNumId w:val="7"/>
  </w:num>
  <w:num w:numId="8" w16cid:durableId="141388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64" w:dllVersion="6" w:nlCheck="1" w:checkStyle="0"/>
  <w:activeWritingStyle w:appName="MSWord" w:lang="en-US" w:vendorID="64" w:dllVersion="6" w:nlCheck="1" w:checkStyle="1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Nicolien van Beek"/>
    <w:docVar w:name="DocDuplex" w:val="DUPLEX_DEFAULT"/>
    <w:docVar w:name="DocIndex" w:val="0000"/>
    <w:docVar w:name="DocPrinter" w:val="NOPRINTER"/>
    <w:docVar w:name="DocReg" w:val="0"/>
    <w:docVar w:name="DocType" w:val="Intern"/>
    <w:docVar w:name="DocumentLanguage" w:val="nl-NL"/>
    <w:docVar w:name="IW_Generated" w:val="True"/>
    <w:docVar w:name="KingAsync" w:val="none"/>
    <w:docVar w:name="KingWizard" w:val="0"/>
    <w:docVar w:name="mitStyleTemplates" w:val="|"/>
    <w:docVar w:name="mitXMLOut" w:val="&lt;?xml version=&quot;1.0&quot; encoding=&quot;UTF-8&quot; ?&gt;_x000d__x000a_&lt;MITOUTPUT&gt;&lt;Zaak id=&quot;VV31416A3B9B4F4632B1CF26AEA5B2C29F&quot; prop=&quot;dossierId&quot; def=&quot;&quot; dst=&quot;0&quot; changed=&quot;true&quot; &gt;-&lt;/Zaak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73A91F838E544D5E92FC83D78EF8803D&lt;/GroupID&gt;&lt;GroupName&gt;Memo&lt;/GroupName&gt;&lt;GroupDescription /&gt;&lt;GroupIndex&gt;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 /&gt;&lt;ValueName&gt;(nodata)&lt;/ValueName&gt;&lt;ValueParentID&gt;VV86EC0C5CECF34AF9946B28BBCBB889BD&lt;/ValueParentID&gt;&lt;ValueID&gt;3CCD09A6311446328BA9622626869673~0&lt;/ValueID&gt;&lt;/QuestionValue&gt;&lt;/FieldValues&gt;&lt;FieldMerge&gt;false&lt;/FieldMerge&gt;&lt;FieldParent&gt;GR73A91F838E544D5E92FC83D78EF8803D&lt;/FieldParent&gt;&lt;FieldRun&gt;0&lt;/FieldRun&gt;&lt;FieldDataSource&gt;0&lt;/FieldDataSource&gt;&lt;FieldList&gt;1&lt;/FieldList&gt;&lt;FieldRequired&gt;1&lt;/FieldRequired&gt;&lt;FieldLen&gt;-1&lt;/FieldLen&gt;&lt;FieldHelp /&gt;&lt;FieldDocProp&gt;dossierId&lt;/FieldDocProp&gt;&lt;FieldEmptyDate&gt;false&lt;/FieldEmptyDate&gt;&lt;FieldDefault xsi:type=&quot;xsd:string&quot;&gt;&lt;/FieldDefault&gt;&lt;FieldFormat&gt;geen&lt;/FieldFormat&gt;&lt;FieldDataType&gt;0&lt;/FieldDataType&gt;&lt;FieldTip /&gt;&lt;FieldPrompt /&gt;&lt;FieldIndex&gt;0&lt;/FieldIndex&gt;&lt;FieldDescription /&gt;&lt;FieldName&gt;Zaak&lt;/FieldName&gt;&lt;FieldID&gt;VV31416A3B9B4F4632B1CF26AEA5B2C29F&lt;/FieldID&gt;&lt;FieldXpath&gt;mitoffice_root_node/Zaak/ZaakNummer&lt;/FieldXpath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1416A3B9B4F4632B1CF26AEA5B2C29F&lt;/ID&gt;_x000d__x000a_      &lt;PROMPT&gt;_x000d__x000a_        &lt;NLNL&gt;Zaa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73A91F838E544D5E92FC83D78EF8803D&lt;/ID&gt;_x000d__x000a_      &lt;NAME&gt;_x000d__x000a_        &lt;NLNL&gt;Mem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84A3519C20FE482BBA1912156A29DCAD~0&lt;/ID&gt;_x000d__x000a_      &lt;VALUESINGLE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CCD09A6311446328BA9622626869673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2714D5E0E7C402C9D712F6100FD48AC~0&lt;/ID&gt;_x000d__x000a_      &lt;VALUESINGLE&gt;_x000d__x000a_        &lt;NLNL&gt;Postintak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9271"/>
  </w:docVars>
  <w:rsids>
    <w:rsidRoot w:val="00071F45"/>
    <w:rsid w:val="0001564F"/>
    <w:rsid w:val="00023277"/>
    <w:rsid w:val="000404A1"/>
    <w:rsid w:val="0005333A"/>
    <w:rsid w:val="00054292"/>
    <w:rsid w:val="00055D1C"/>
    <w:rsid w:val="00071F45"/>
    <w:rsid w:val="00075138"/>
    <w:rsid w:val="00075F0C"/>
    <w:rsid w:val="00076194"/>
    <w:rsid w:val="0007698A"/>
    <w:rsid w:val="000817CE"/>
    <w:rsid w:val="00085E4F"/>
    <w:rsid w:val="00087617"/>
    <w:rsid w:val="000A77DE"/>
    <w:rsid w:val="000E1B96"/>
    <w:rsid w:val="000E5A68"/>
    <w:rsid w:val="000F3087"/>
    <w:rsid w:val="00105558"/>
    <w:rsid w:val="001070CC"/>
    <w:rsid w:val="00114025"/>
    <w:rsid w:val="001144BE"/>
    <w:rsid w:val="00114AF5"/>
    <w:rsid w:val="00125A8C"/>
    <w:rsid w:val="0013378F"/>
    <w:rsid w:val="00160552"/>
    <w:rsid w:val="001673B8"/>
    <w:rsid w:val="00173AE9"/>
    <w:rsid w:val="001878C7"/>
    <w:rsid w:val="00191AA4"/>
    <w:rsid w:val="001932B0"/>
    <w:rsid w:val="0019647F"/>
    <w:rsid w:val="001A561F"/>
    <w:rsid w:val="001A722A"/>
    <w:rsid w:val="001A7248"/>
    <w:rsid w:val="001B667C"/>
    <w:rsid w:val="001E7945"/>
    <w:rsid w:val="001F0118"/>
    <w:rsid w:val="001F320F"/>
    <w:rsid w:val="001F4684"/>
    <w:rsid w:val="00212C35"/>
    <w:rsid w:val="0021365C"/>
    <w:rsid w:val="002373EB"/>
    <w:rsid w:val="002812E4"/>
    <w:rsid w:val="00282C56"/>
    <w:rsid w:val="002B733D"/>
    <w:rsid w:val="002D2485"/>
    <w:rsid w:val="002E0751"/>
    <w:rsid w:val="002E77B5"/>
    <w:rsid w:val="002E7BFE"/>
    <w:rsid w:val="00302418"/>
    <w:rsid w:val="0030494B"/>
    <w:rsid w:val="00304E6F"/>
    <w:rsid w:val="0030785E"/>
    <w:rsid w:val="00313065"/>
    <w:rsid w:val="00314BC1"/>
    <w:rsid w:val="003203D4"/>
    <w:rsid w:val="003207EF"/>
    <w:rsid w:val="00320FA5"/>
    <w:rsid w:val="00332BAC"/>
    <w:rsid w:val="0033441E"/>
    <w:rsid w:val="00340A28"/>
    <w:rsid w:val="00356AE9"/>
    <w:rsid w:val="003619BC"/>
    <w:rsid w:val="00394491"/>
    <w:rsid w:val="003A7ED3"/>
    <w:rsid w:val="003F11B4"/>
    <w:rsid w:val="003F12EA"/>
    <w:rsid w:val="003F65C8"/>
    <w:rsid w:val="003F7B20"/>
    <w:rsid w:val="00413EBB"/>
    <w:rsid w:val="00423A4D"/>
    <w:rsid w:val="0043784E"/>
    <w:rsid w:val="004407F9"/>
    <w:rsid w:val="004505F1"/>
    <w:rsid w:val="004553F7"/>
    <w:rsid w:val="0046523E"/>
    <w:rsid w:val="00490B09"/>
    <w:rsid w:val="00491BCA"/>
    <w:rsid w:val="0049730D"/>
    <w:rsid w:val="004A17CB"/>
    <w:rsid w:val="004B2A21"/>
    <w:rsid w:val="004C6125"/>
    <w:rsid w:val="004D04DE"/>
    <w:rsid w:val="004D267C"/>
    <w:rsid w:val="004E1B36"/>
    <w:rsid w:val="00500ADD"/>
    <w:rsid w:val="005050F1"/>
    <w:rsid w:val="00517586"/>
    <w:rsid w:val="00517CF5"/>
    <w:rsid w:val="0052070B"/>
    <w:rsid w:val="005251A7"/>
    <w:rsid w:val="005543BE"/>
    <w:rsid w:val="0055506F"/>
    <w:rsid w:val="00556202"/>
    <w:rsid w:val="00566A37"/>
    <w:rsid w:val="00571E81"/>
    <w:rsid w:val="00581A17"/>
    <w:rsid w:val="00595973"/>
    <w:rsid w:val="005967CE"/>
    <w:rsid w:val="005A1DA7"/>
    <w:rsid w:val="005B5022"/>
    <w:rsid w:val="005B516F"/>
    <w:rsid w:val="005C2A8E"/>
    <w:rsid w:val="005E21B0"/>
    <w:rsid w:val="005E4370"/>
    <w:rsid w:val="005F328D"/>
    <w:rsid w:val="0062699B"/>
    <w:rsid w:val="006506B0"/>
    <w:rsid w:val="00653629"/>
    <w:rsid w:val="0066710B"/>
    <w:rsid w:val="00680841"/>
    <w:rsid w:val="00682E60"/>
    <w:rsid w:val="006907F2"/>
    <w:rsid w:val="006926C3"/>
    <w:rsid w:val="006A7BD8"/>
    <w:rsid w:val="006C254B"/>
    <w:rsid w:val="006D0FBD"/>
    <w:rsid w:val="006E0C24"/>
    <w:rsid w:val="006E766F"/>
    <w:rsid w:val="006F1F5F"/>
    <w:rsid w:val="007037DB"/>
    <w:rsid w:val="00712AB9"/>
    <w:rsid w:val="007143AA"/>
    <w:rsid w:val="007237DA"/>
    <w:rsid w:val="007333A6"/>
    <w:rsid w:val="0074112E"/>
    <w:rsid w:val="00754806"/>
    <w:rsid w:val="00777A73"/>
    <w:rsid w:val="0079158A"/>
    <w:rsid w:val="00796511"/>
    <w:rsid w:val="007A6A42"/>
    <w:rsid w:val="007D4406"/>
    <w:rsid w:val="007E12A3"/>
    <w:rsid w:val="007F20F9"/>
    <w:rsid w:val="007F2627"/>
    <w:rsid w:val="008135FB"/>
    <w:rsid w:val="00820808"/>
    <w:rsid w:val="008259B3"/>
    <w:rsid w:val="008473CA"/>
    <w:rsid w:val="00851444"/>
    <w:rsid w:val="0086592F"/>
    <w:rsid w:val="008679BB"/>
    <w:rsid w:val="00867D9B"/>
    <w:rsid w:val="00893236"/>
    <w:rsid w:val="008A13FD"/>
    <w:rsid w:val="008D7C97"/>
    <w:rsid w:val="008E41CA"/>
    <w:rsid w:val="008E5940"/>
    <w:rsid w:val="0091083B"/>
    <w:rsid w:val="00924254"/>
    <w:rsid w:val="00946FA3"/>
    <w:rsid w:val="00950DEB"/>
    <w:rsid w:val="00964D05"/>
    <w:rsid w:val="009A4569"/>
    <w:rsid w:val="009B2314"/>
    <w:rsid w:val="009B3D1A"/>
    <w:rsid w:val="009C3255"/>
    <w:rsid w:val="009C3C74"/>
    <w:rsid w:val="009D401B"/>
    <w:rsid w:val="009D6DAF"/>
    <w:rsid w:val="009E1EA8"/>
    <w:rsid w:val="009E6673"/>
    <w:rsid w:val="009F5BF8"/>
    <w:rsid w:val="009F60FF"/>
    <w:rsid w:val="00A060B4"/>
    <w:rsid w:val="00A1519C"/>
    <w:rsid w:val="00A23AB7"/>
    <w:rsid w:val="00A2419C"/>
    <w:rsid w:val="00A76134"/>
    <w:rsid w:val="00A969EE"/>
    <w:rsid w:val="00AA776E"/>
    <w:rsid w:val="00AA7A56"/>
    <w:rsid w:val="00AB0ABF"/>
    <w:rsid w:val="00AB242C"/>
    <w:rsid w:val="00AB57D7"/>
    <w:rsid w:val="00AC2EC6"/>
    <w:rsid w:val="00AD670D"/>
    <w:rsid w:val="00AE67C8"/>
    <w:rsid w:val="00AF0FDB"/>
    <w:rsid w:val="00AF1C0D"/>
    <w:rsid w:val="00AF3723"/>
    <w:rsid w:val="00AF45FF"/>
    <w:rsid w:val="00AF4C35"/>
    <w:rsid w:val="00AF69E2"/>
    <w:rsid w:val="00B010D4"/>
    <w:rsid w:val="00B07A06"/>
    <w:rsid w:val="00B17A37"/>
    <w:rsid w:val="00B26934"/>
    <w:rsid w:val="00B33F86"/>
    <w:rsid w:val="00B56AE6"/>
    <w:rsid w:val="00B6764B"/>
    <w:rsid w:val="00B72C29"/>
    <w:rsid w:val="00BA5881"/>
    <w:rsid w:val="00BC10E1"/>
    <w:rsid w:val="00BD34DF"/>
    <w:rsid w:val="00BE0B43"/>
    <w:rsid w:val="00BE66D4"/>
    <w:rsid w:val="00BF2203"/>
    <w:rsid w:val="00BF2D1F"/>
    <w:rsid w:val="00C11F64"/>
    <w:rsid w:val="00C16106"/>
    <w:rsid w:val="00C36AF5"/>
    <w:rsid w:val="00C51077"/>
    <w:rsid w:val="00C6193A"/>
    <w:rsid w:val="00C83DDF"/>
    <w:rsid w:val="00C85180"/>
    <w:rsid w:val="00C95238"/>
    <w:rsid w:val="00C96284"/>
    <w:rsid w:val="00CD044E"/>
    <w:rsid w:val="00CD4AB8"/>
    <w:rsid w:val="00CE1CF9"/>
    <w:rsid w:val="00CF3D16"/>
    <w:rsid w:val="00D014B8"/>
    <w:rsid w:val="00D039E9"/>
    <w:rsid w:val="00D12522"/>
    <w:rsid w:val="00D16FEC"/>
    <w:rsid w:val="00D3662B"/>
    <w:rsid w:val="00D46A89"/>
    <w:rsid w:val="00D600E9"/>
    <w:rsid w:val="00D60D99"/>
    <w:rsid w:val="00D63776"/>
    <w:rsid w:val="00D72585"/>
    <w:rsid w:val="00D9657A"/>
    <w:rsid w:val="00DA0262"/>
    <w:rsid w:val="00DD32E1"/>
    <w:rsid w:val="00DF3EB6"/>
    <w:rsid w:val="00E03B67"/>
    <w:rsid w:val="00E164FD"/>
    <w:rsid w:val="00E21B83"/>
    <w:rsid w:val="00E309F8"/>
    <w:rsid w:val="00E3543D"/>
    <w:rsid w:val="00E35D5B"/>
    <w:rsid w:val="00E40523"/>
    <w:rsid w:val="00E43A8E"/>
    <w:rsid w:val="00E65753"/>
    <w:rsid w:val="00E730E9"/>
    <w:rsid w:val="00E95543"/>
    <w:rsid w:val="00EB2F55"/>
    <w:rsid w:val="00ED2400"/>
    <w:rsid w:val="00EE5397"/>
    <w:rsid w:val="00F04113"/>
    <w:rsid w:val="00F21540"/>
    <w:rsid w:val="00F2294C"/>
    <w:rsid w:val="00F27DFE"/>
    <w:rsid w:val="00F3043B"/>
    <w:rsid w:val="00F35532"/>
    <w:rsid w:val="00F372A1"/>
    <w:rsid w:val="00F76D2B"/>
    <w:rsid w:val="00F774E2"/>
    <w:rsid w:val="00F8269F"/>
    <w:rsid w:val="00FA2F6B"/>
    <w:rsid w:val="00FA4200"/>
    <w:rsid w:val="00FB690F"/>
    <w:rsid w:val="00FD3B6D"/>
    <w:rsid w:val="00FF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50506"/>
  <w15:docId w15:val="{6FE994C3-05B2-4A59-82C8-88B49002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10E1"/>
    <w:pPr>
      <w:spacing w:after="0" w:line="240" w:lineRule="auto"/>
    </w:pPr>
    <w:rPr>
      <w:rFonts w:ascii="Arial" w:eastAsia="Times New Roman" w:hAnsi="Arial" w:cs="Times New Roman"/>
      <w:szCs w:val="24"/>
      <w:lang w:eastAsia="nl-NL"/>
    </w:rPr>
  </w:style>
  <w:style w:type="paragraph" w:styleId="Kop3">
    <w:name w:val="heading 3"/>
    <w:basedOn w:val="Standaard"/>
    <w:next w:val="Standaard"/>
    <w:link w:val="Kop3Char"/>
    <w:qFormat/>
    <w:rsid w:val="00796511"/>
    <w:pPr>
      <w:keepNext/>
      <w:tabs>
        <w:tab w:val="left" w:pos="2127"/>
        <w:tab w:val="left" w:pos="5245"/>
      </w:tabs>
      <w:outlineLvl w:val="2"/>
    </w:pPr>
    <w:rPr>
      <w:b/>
      <w:spacing w:val="-2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796511"/>
    <w:rPr>
      <w:rFonts w:ascii="Arial" w:eastAsia="Times New Roman" w:hAnsi="Arial" w:cs="Times New Roman"/>
      <w:b/>
      <w:spacing w:val="-2"/>
      <w:sz w:val="20"/>
      <w:szCs w:val="20"/>
      <w:lang w:eastAsia="nl-NL"/>
    </w:rPr>
  </w:style>
  <w:style w:type="paragraph" w:styleId="Plattetekst">
    <w:name w:val="Body Text"/>
    <w:basedOn w:val="Standaard"/>
    <w:link w:val="PlattetekstChar"/>
    <w:rsid w:val="00796511"/>
    <w:pPr>
      <w:tabs>
        <w:tab w:val="left" w:pos="2127"/>
        <w:tab w:val="left" w:pos="5245"/>
      </w:tabs>
    </w:pPr>
    <w:rPr>
      <w:b/>
      <w:spacing w:val="-2"/>
      <w:sz w:val="4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796511"/>
    <w:rPr>
      <w:rFonts w:ascii="Arial" w:eastAsia="Times New Roman" w:hAnsi="Arial" w:cs="Times New Roman"/>
      <w:b/>
      <w:spacing w:val="-2"/>
      <w:sz w:val="4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9651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96511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72"/>
    <w:qFormat/>
    <w:rsid w:val="00F3043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A1DA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A1DA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A1DA7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A1DA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A1DA7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C325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C325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C325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325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Geenafstand">
    <w:name w:val="No Spacing"/>
    <w:uiPriority w:val="1"/>
    <w:qFormat/>
    <w:rsid w:val="006E766F"/>
    <w:pPr>
      <w:spacing w:after="0" w:line="240" w:lineRule="auto"/>
    </w:pPr>
    <w:rPr>
      <w:rFonts w:ascii="Arial" w:hAnsi="Arial"/>
    </w:rPr>
  </w:style>
  <w:style w:type="table" w:styleId="Tabelraster">
    <w:name w:val="Table Grid"/>
    <w:basedOn w:val="Standaardtabel"/>
    <w:uiPriority w:val="59"/>
    <w:rsid w:val="0007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626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iffie@gemeenteraad-enkhuizen.n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VANDR~1\AppData\Local\Temp\11\IWRITER\Memo%20Drechterlan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226501BA94947B419399CA0560EFB" ma:contentTypeVersion="14" ma:contentTypeDescription="Een nieuw document maken." ma:contentTypeScope="" ma:versionID="4d42e90c5ddc86b4caf49a731a31153c">
  <xsd:schema xmlns:xsd="http://www.w3.org/2001/XMLSchema" xmlns:xs="http://www.w3.org/2001/XMLSchema" xmlns:p="http://schemas.microsoft.com/office/2006/metadata/properties" xmlns:ns2="e79030cb-6e0f-4b54-be3a-04b1976728e8" xmlns:ns3="29b6fee0-d7d6-43ce-ad6f-fa82d33d4f04" targetNamespace="http://schemas.microsoft.com/office/2006/metadata/properties" ma:root="true" ma:fieldsID="b96b8b1a285ca3f1e9cb0c80394885d6" ns2:_="" ns3:_="">
    <xsd:import namespace="e79030cb-6e0f-4b54-be3a-04b1976728e8"/>
    <xsd:import namespace="29b6fee0-d7d6-43ce-ad6f-fa82d33d4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030cb-6e0f-4b54-be3a-04b197672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4c651d4-6623-417a-b402-dedb409070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fee0-d7d6-43ce-ad6f-fa82d33d4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2f225de-7784-43ec-8f7a-8a4d9ab2b50b}" ma:internalName="TaxCatchAll" ma:showField="CatchAllData" ma:web="29b6fee0-d7d6-43ce-ad6f-fa82d33d4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b6fee0-d7d6-43ce-ad6f-fa82d33d4f04" xsi:nil="true"/>
    <lcf76f155ced4ddcb4097134ff3c332f xmlns="e79030cb-6e0f-4b54-be3a-04b1976728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E58A8E-9974-4AF1-8ECB-023D6907EE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A271F4-3938-4F83-9402-F1C8C71B207D}"/>
</file>

<file path=customXml/itemProps3.xml><?xml version="1.0" encoding="utf-8"?>
<ds:datastoreItem xmlns:ds="http://schemas.openxmlformats.org/officeDocument/2006/customXml" ds:itemID="{0A6BC85A-4B7C-49E9-88C9-6D67BB56B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ACEADC-0A7F-41B6-BC6F-A62329DA05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Drechterland</Template>
  <TotalTime>14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SED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 van Drooge</dc:creator>
  <cp:lastModifiedBy>Steven de Jong (student)</cp:lastModifiedBy>
  <cp:revision>18</cp:revision>
  <cp:lastPrinted>2022-02-09T09:33:00Z</cp:lastPrinted>
  <dcterms:created xsi:type="dcterms:W3CDTF">2023-05-28T21:23:00Z</dcterms:created>
  <dcterms:modified xsi:type="dcterms:W3CDTF">2023-05-30T08:47:00Z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>-</vt:lpwstr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Intern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etDate">
    <vt:lpwstr>2022-02-09T09:12:49Z</vt:lpwstr>
  </property>
  <property fmtid="{D5CDD505-2E9C-101B-9397-08002B2CF9AE}" pid="11" name="MSIP_Label_1a718395-49d7-446a-8106-6756e5d3d588_Method">
    <vt:lpwstr>Standard</vt:lpwstr>
  </property>
  <property fmtid="{D5CDD505-2E9C-101B-9397-08002B2CF9AE}" pid="12" name="MSIP_Label_1a718395-49d7-446a-8106-6756e5d3d588_Name">
    <vt:lpwstr>1-Basis Niveau</vt:lpwstr>
  </property>
  <property fmtid="{D5CDD505-2E9C-101B-9397-08002B2CF9AE}" pid="13" name="MSIP_Label_1a718395-49d7-446a-8106-6756e5d3d588_SiteId">
    <vt:lpwstr>476a641b-841a-4350-b906-22d459b1bbaf</vt:lpwstr>
  </property>
  <property fmtid="{D5CDD505-2E9C-101B-9397-08002B2CF9AE}" pid="14" name="MSIP_Label_1a718395-49d7-446a-8106-6756e5d3d588_ActionId">
    <vt:lpwstr>39a2a965-b1d4-4b95-a3c8-bb1d4a27ba6b</vt:lpwstr>
  </property>
  <property fmtid="{D5CDD505-2E9C-101B-9397-08002B2CF9AE}" pid="15" name="MSIP_Label_1a718395-49d7-446a-8106-6756e5d3d588_ContentBits">
    <vt:lpwstr>0</vt:lpwstr>
  </property>
  <property fmtid="{D5CDD505-2E9C-101B-9397-08002B2CF9AE}" pid="16" name="cm_author">
    <vt:lpwstr/>
  </property>
  <property fmtid="{D5CDD505-2E9C-101B-9397-08002B2CF9AE}" pid="17" name="FileDescription">
    <vt:lpwstr>Format Technische vragen aan burgemeester en wetho</vt:lpwstr>
  </property>
  <property fmtid="{D5CDD505-2E9C-101B-9397-08002B2CF9AE}" pid="18" name="ContentTypeId">
    <vt:lpwstr>0x010100B52226501BA94947B419399CA0560EFB</vt:lpwstr>
  </property>
</Properties>
</file>